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33C" w:rsidRPr="001F0A20" w:rsidRDefault="001F0A20">
      <w:pPr>
        <w:rPr>
          <w:rFonts w:ascii="Agency FB" w:hAnsi="Agency FB"/>
          <w:b/>
          <w:sz w:val="32"/>
        </w:rPr>
      </w:pPr>
      <w:r w:rsidRPr="001F0A20">
        <w:rPr>
          <w:rFonts w:ascii="Agency FB" w:hAnsi="Agency FB"/>
          <w:b/>
          <w:sz w:val="32"/>
        </w:rPr>
        <w:t>Identificar las funciones necesarias para:</w:t>
      </w:r>
    </w:p>
    <w:p w:rsidR="001F0A20" w:rsidRDefault="001F0A20" w:rsidP="001F0A20">
      <w:pPr>
        <w:pStyle w:val="Prrafodelista"/>
        <w:numPr>
          <w:ilvl w:val="0"/>
          <w:numId w:val="1"/>
        </w:numPr>
        <w:rPr>
          <w:rFonts w:ascii="Agency FB" w:hAnsi="Agency FB"/>
          <w:b/>
          <w:color w:val="002060"/>
          <w:sz w:val="32"/>
        </w:rPr>
      </w:pPr>
      <w:r w:rsidRPr="001F0A20">
        <w:rPr>
          <w:rFonts w:ascii="Agency FB" w:hAnsi="Agency FB"/>
          <w:b/>
          <w:color w:val="002060"/>
          <w:sz w:val="32"/>
        </w:rPr>
        <w:t>Generar sombra</w:t>
      </w:r>
    </w:p>
    <w:p w:rsidR="0014637D" w:rsidRPr="001B0751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  <w:u w:val="single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Draw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shadows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first</w:t>
      </w:r>
      <w:proofErr w:type="spellEnd"/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glDisable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GL_DEPTH_TEST);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glDisable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GL_LIGHTING);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glDisable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GL_TEXTURE_2D);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glEnable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GL_BLEND);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glBlendFunc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GL_SRC_ALPHA, GL_ONE_MINUS_SRC_ALPHA);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glEnable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GL_STENCIL_TEST);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glMultMatrixf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mShadowMatrix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DrawInhabitants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1);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glDisable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GL_STENCIL_TEST);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glDisable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GL_BLEND);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glEnable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GL_LIGHTING);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glEnable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GL_TEXTURE_2D);</w:t>
      </w:r>
    </w:p>
    <w:p w:rsidR="001F0A20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glEnable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GL_DEPTH_TEST);</w:t>
      </w:r>
    </w:p>
    <w:p w:rsidR="0014637D" w:rsidRPr="0014637D" w:rsidRDefault="0014637D" w:rsidP="0014637D">
      <w:pPr>
        <w:spacing w:after="0" w:line="240" w:lineRule="auto"/>
        <w:ind w:left="360"/>
        <w:rPr>
          <w:rFonts w:ascii="Consolas" w:hAnsi="Consolas" w:cs="Consolas"/>
          <w:b/>
          <w:color w:val="002060"/>
          <w:sz w:val="18"/>
        </w:rPr>
      </w:pPr>
    </w:p>
    <w:p w:rsidR="001F0A20" w:rsidRDefault="001F0A20" w:rsidP="001F0A20">
      <w:pPr>
        <w:pStyle w:val="Prrafodelista"/>
        <w:numPr>
          <w:ilvl w:val="0"/>
          <w:numId w:val="1"/>
        </w:numPr>
        <w:rPr>
          <w:rFonts w:ascii="Agency FB" w:hAnsi="Agency FB"/>
          <w:b/>
          <w:color w:val="002060"/>
          <w:sz w:val="32"/>
        </w:rPr>
      </w:pPr>
      <w:r w:rsidRPr="001F0A20">
        <w:rPr>
          <w:rFonts w:ascii="Agency FB" w:hAnsi="Agency FB"/>
          <w:b/>
          <w:color w:val="002060"/>
          <w:sz w:val="32"/>
        </w:rPr>
        <w:t>Generar brillo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Setup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 xml:space="preserve"> light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parameters</w:t>
      </w:r>
      <w:proofErr w:type="spellEnd"/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glLightModelfv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 xml:space="preserve">GL_LIGHT_MODEL_AMBIENT,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fBrightLight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);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glLightfv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 xml:space="preserve">GL_LIGHT0, GL_AMBIENT,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fLowLight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);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glLightfv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 xml:space="preserve">GL_LIGHT0, GL_DIFFUSE,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fBrightLight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);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glLightfv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 xml:space="preserve">GL_LIGHT0, GL_SPECULAR,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fBrightLight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);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glEnable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GL_LIGHTING);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glEnable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GL_LIGHT0);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color w:val="002060"/>
          <w:sz w:val="18"/>
        </w:rPr>
        <w:t>Mostly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 xml:space="preserve"> use material tracking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glEnable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GL_COLOR_MATERIAL);</w:t>
      </w:r>
    </w:p>
    <w:p w:rsidR="0014637D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glColorMaterial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GL_FRONT, GL_AMBIENT_AND_DIFFUSE);</w:t>
      </w:r>
    </w:p>
    <w:p w:rsidR="001F0A20" w:rsidRPr="0014637D" w:rsidRDefault="0014637D" w:rsidP="0014637D">
      <w:pPr>
        <w:pStyle w:val="Prrafodelista"/>
        <w:rPr>
          <w:rFonts w:ascii="Consolas" w:hAnsi="Consolas" w:cs="Consolas"/>
          <w:b/>
          <w:color w:val="002060"/>
          <w:sz w:val="18"/>
        </w:rPr>
      </w:pPr>
      <w:r w:rsidRPr="0014637D">
        <w:rPr>
          <w:rFonts w:ascii="Consolas" w:hAnsi="Consolas" w:cs="Consolas"/>
          <w:b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color w:val="002060"/>
          <w:sz w:val="18"/>
        </w:rPr>
        <w:t>glMateriali</w:t>
      </w:r>
      <w:proofErr w:type="spellEnd"/>
      <w:r w:rsidRPr="0014637D">
        <w:rPr>
          <w:rFonts w:ascii="Consolas" w:hAnsi="Consolas" w:cs="Consolas"/>
          <w:b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b/>
          <w:color w:val="002060"/>
          <w:sz w:val="18"/>
        </w:rPr>
        <w:t>GL_FRONT, GL_SHININESS, 128);</w:t>
      </w:r>
    </w:p>
    <w:p w:rsidR="001F0A20" w:rsidRPr="001F0A20" w:rsidRDefault="001F0A20" w:rsidP="001F0A20">
      <w:pPr>
        <w:pStyle w:val="Prrafodelista"/>
        <w:rPr>
          <w:rFonts w:ascii="Agency FB" w:hAnsi="Agency FB"/>
          <w:b/>
          <w:color w:val="002060"/>
          <w:sz w:val="32"/>
        </w:rPr>
      </w:pPr>
    </w:p>
    <w:p w:rsidR="001F0A20" w:rsidRDefault="001F0A20" w:rsidP="001F0A20">
      <w:pPr>
        <w:pStyle w:val="Prrafodelista"/>
        <w:numPr>
          <w:ilvl w:val="0"/>
          <w:numId w:val="1"/>
        </w:numPr>
        <w:rPr>
          <w:rFonts w:ascii="Agency FB" w:hAnsi="Agency FB"/>
          <w:b/>
          <w:color w:val="002060"/>
          <w:sz w:val="32"/>
        </w:rPr>
      </w:pPr>
      <w:r w:rsidRPr="001F0A20">
        <w:rPr>
          <w:rFonts w:ascii="Agency FB" w:hAnsi="Agency FB"/>
          <w:b/>
          <w:color w:val="002060"/>
          <w:sz w:val="32"/>
        </w:rPr>
        <w:t>Generar articulación</w:t>
      </w:r>
    </w:p>
    <w:p w:rsidR="001F0A20" w:rsidRDefault="001F0A20" w:rsidP="001F0A20">
      <w:pPr>
        <w:pStyle w:val="Prrafodelista"/>
        <w:rPr>
          <w:rFonts w:ascii="Agency FB" w:hAnsi="Agency FB"/>
          <w:b/>
          <w:color w:val="002060"/>
          <w:sz w:val="32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proofErr w:type="spellStart"/>
      <w:r w:rsidRPr="0014637D">
        <w:rPr>
          <w:rFonts w:ascii="Consolas" w:hAnsi="Consolas" w:cs="Consolas"/>
          <w:color w:val="002060"/>
          <w:sz w:val="18"/>
        </w:rPr>
        <w:t>void</w:t>
      </w:r>
      <w:proofErr w:type="spellEnd"/>
      <w:r w:rsidRPr="0014637D">
        <w:rPr>
          <w:rFonts w:ascii="Consolas" w:hAnsi="Consolas" w:cs="Consolas"/>
          <w:color w:val="002060"/>
          <w:sz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RobotArm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color w:val="002060"/>
          <w:sz w:val="18"/>
        </w:rPr>
        <w:t>int</w:t>
      </w:r>
      <w:proofErr w:type="spellEnd"/>
      <w:r w:rsidRPr="0014637D">
        <w:rPr>
          <w:rFonts w:ascii="Consolas" w:hAnsi="Consolas" w:cs="Consolas"/>
          <w:color w:val="002060"/>
          <w:sz w:val="18"/>
        </w:rPr>
        <w:t xml:space="preserve">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nShadow</w:t>
      </w:r>
      <w:proofErr w:type="spellEnd"/>
      <w:r w:rsidRPr="0014637D">
        <w:rPr>
          <w:rFonts w:ascii="Consolas" w:hAnsi="Consolas" w:cs="Consolas"/>
          <w:color w:val="002060"/>
          <w:sz w:val="18"/>
        </w:rPr>
        <w:t>) {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glPolygonMode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 xml:space="preserve">GL_FRONT_AND_BACK,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iOutline</w:t>
      </w:r>
      <w:proofErr w:type="spellEnd"/>
      <w:r w:rsidRPr="0014637D">
        <w:rPr>
          <w:rFonts w:ascii="Consolas" w:hAnsi="Consolas" w:cs="Consolas"/>
          <w:color w:val="002060"/>
          <w:sz w:val="18"/>
        </w:rPr>
        <w:t xml:space="preserve"> ? GL_</w:t>
      </w:r>
      <w:proofErr w:type="gramStart"/>
      <w:r w:rsidRPr="0014637D">
        <w:rPr>
          <w:rFonts w:ascii="Consolas" w:hAnsi="Consolas" w:cs="Consolas"/>
          <w:color w:val="002060"/>
          <w:sz w:val="18"/>
        </w:rPr>
        <w:t>LINE :</w:t>
      </w:r>
      <w:proofErr w:type="gramEnd"/>
      <w:r w:rsidRPr="0014637D">
        <w:rPr>
          <w:rFonts w:ascii="Consolas" w:hAnsi="Consolas" w:cs="Consolas"/>
          <w:color w:val="002060"/>
          <w:sz w:val="18"/>
        </w:rPr>
        <w:t xml:space="preserve"> GL_FILL);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if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color w:val="002060"/>
          <w:sz w:val="18"/>
        </w:rPr>
        <w:t>nShadow</w:t>
      </w:r>
      <w:proofErr w:type="spellEnd"/>
      <w:r w:rsidRPr="0014637D">
        <w:rPr>
          <w:rFonts w:ascii="Consolas" w:hAnsi="Consolas" w:cs="Consolas"/>
          <w:color w:val="002060"/>
          <w:sz w:val="18"/>
        </w:rPr>
        <w:t xml:space="preserve"> == 0)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glColor3</w:t>
      </w:r>
      <w:proofErr w:type="gramStart"/>
      <w:r w:rsidRPr="0014637D">
        <w:rPr>
          <w:rFonts w:ascii="Consolas" w:hAnsi="Consolas" w:cs="Consolas"/>
          <w:color w:val="002060"/>
          <w:sz w:val="18"/>
        </w:rPr>
        <w:t>f(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0.5f, 0.5f, 0.5f);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else</w:t>
      </w:r>
      <w:proofErr w:type="spellEnd"/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glColor4</w:t>
      </w:r>
      <w:proofErr w:type="gramStart"/>
      <w:r w:rsidRPr="0014637D">
        <w:rPr>
          <w:rFonts w:ascii="Consolas" w:hAnsi="Consolas" w:cs="Consolas"/>
          <w:color w:val="002060"/>
          <w:sz w:val="18"/>
        </w:rPr>
        <w:t>f(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0.25f, 0.25f, 0.25f, 0.75f);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-1.0,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glRotatef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((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GLfloat</w:t>
      </w:r>
      <w:proofErr w:type="spellEnd"/>
      <w:r w:rsidRPr="0014637D">
        <w:rPr>
          <w:rFonts w:ascii="Consolas" w:hAnsi="Consolas" w:cs="Consolas"/>
          <w:color w:val="002060"/>
          <w:sz w:val="18"/>
        </w:rPr>
        <w:t xml:space="preserve">)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shoul</w:t>
      </w:r>
      <w:proofErr w:type="spellEnd"/>
      <w:r w:rsidRPr="0014637D">
        <w:rPr>
          <w:rFonts w:ascii="Consolas" w:hAnsi="Consolas" w:cs="Consolas"/>
          <w:color w:val="002060"/>
          <w:sz w:val="18"/>
        </w:rPr>
        <w:t>, 0.0, 0.0,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2.0, 0.4,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+1.0,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glRotatef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((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GLfloat</w:t>
      </w:r>
      <w:proofErr w:type="spellEnd"/>
      <w:r w:rsidRPr="0014637D">
        <w:rPr>
          <w:rFonts w:ascii="Consolas" w:hAnsi="Consolas" w:cs="Consolas"/>
          <w:color w:val="002060"/>
          <w:sz w:val="18"/>
        </w:rPr>
        <w:t xml:space="preserve">)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elbow</w:t>
      </w:r>
      <w:proofErr w:type="spellEnd"/>
      <w:r w:rsidRPr="0014637D">
        <w:rPr>
          <w:rFonts w:ascii="Consolas" w:hAnsi="Consolas" w:cs="Consolas"/>
          <w:color w:val="002060"/>
          <w:sz w:val="18"/>
        </w:rPr>
        <w:t>, 0.0, 0.0,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lastRenderedPageBreak/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2.0, 0.4,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+1.0,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glRotatef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((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GLfloat</w:t>
      </w:r>
      <w:proofErr w:type="spellEnd"/>
      <w:r w:rsidRPr="0014637D">
        <w:rPr>
          <w:rFonts w:ascii="Consolas" w:hAnsi="Consolas" w:cs="Consolas"/>
          <w:color w:val="002060"/>
          <w:sz w:val="18"/>
        </w:rPr>
        <w:t>) fing1, 0.0, 0.0,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0.0, +0.15,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0.0, 0.0, -0.375);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0.5, 0.1, 0.25);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glRotatef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((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GLfloat</w:t>
      </w:r>
      <w:proofErr w:type="spellEnd"/>
      <w:r w:rsidRPr="0014637D">
        <w:rPr>
          <w:rFonts w:ascii="Consolas" w:hAnsi="Consolas" w:cs="Consolas"/>
          <w:color w:val="002060"/>
          <w:sz w:val="18"/>
        </w:rPr>
        <w:t>) fing2, 0.0, 0.0,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0.5, 0.1, 0.25);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0.0,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0.5, 0.1, 0.25);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glRotatef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((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GLfloat</w:t>
      </w:r>
      <w:proofErr w:type="spellEnd"/>
      <w:r w:rsidRPr="0014637D">
        <w:rPr>
          <w:rFonts w:ascii="Consolas" w:hAnsi="Consolas" w:cs="Consolas"/>
          <w:color w:val="002060"/>
          <w:sz w:val="18"/>
        </w:rPr>
        <w:t>) fing2, 0.0, 0.0,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0.5, 0.1, 0.25);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0.0, 0.0, +0.375);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0.5, 0.1, 0.25);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glRotatef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((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GLfloat</w:t>
      </w:r>
      <w:proofErr w:type="spellEnd"/>
      <w:r w:rsidRPr="0014637D">
        <w:rPr>
          <w:rFonts w:ascii="Consolas" w:hAnsi="Consolas" w:cs="Consolas"/>
          <w:color w:val="002060"/>
          <w:sz w:val="18"/>
        </w:rPr>
        <w:t>) fing2, 0.0, 0.0,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0.5, 0.1, 0.25);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+1.0,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glRotatef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((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GLfloat</w:t>
      </w:r>
      <w:proofErr w:type="spellEnd"/>
      <w:r w:rsidRPr="0014637D">
        <w:rPr>
          <w:rFonts w:ascii="Consolas" w:hAnsi="Consolas" w:cs="Consolas"/>
          <w:color w:val="002060"/>
          <w:sz w:val="18"/>
        </w:rPr>
        <w:t>) (360 - fing1), 0.0, 0.0,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0.0, -0.15,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0.0,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0.5, 0.1, 0.25);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glPushMatrix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glRotatef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((</w:t>
      </w:r>
      <w:proofErr w:type="spellStart"/>
      <w:r w:rsidRPr="0014637D">
        <w:rPr>
          <w:rFonts w:ascii="Consolas" w:hAnsi="Consolas" w:cs="Consolas"/>
          <w:color w:val="002060"/>
          <w:sz w:val="18"/>
        </w:rPr>
        <w:t>GLfloat</w:t>
      </w:r>
      <w:proofErr w:type="spellEnd"/>
      <w:r w:rsidRPr="0014637D">
        <w:rPr>
          <w:rFonts w:ascii="Consolas" w:hAnsi="Consolas" w:cs="Consolas"/>
          <w:color w:val="002060"/>
          <w:sz w:val="18"/>
        </w:rPr>
        <w:t>) (360 - fing2), 0.0, 0.0, 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glTranslatef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0.25, 0.0, 0.0);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glScalef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0.5, 0.1, 0.25);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glutSolidCube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1.0);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glPopMatrix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);</w:t>
      </w:r>
    </w:p>
    <w:p w:rsidR="001F0A20" w:rsidRPr="0014637D" w:rsidRDefault="001F0A20" w:rsidP="001F0A20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color w:val="002060"/>
          <w:sz w:val="18"/>
        </w:rPr>
        <w:t>glPolygonMode</w:t>
      </w:r>
      <w:proofErr w:type="spellEnd"/>
      <w:r w:rsidRPr="0014637D">
        <w:rPr>
          <w:rFonts w:ascii="Consolas" w:hAnsi="Consolas" w:cs="Consolas"/>
          <w:color w:val="002060"/>
          <w:sz w:val="18"/>
        </w:rPr>
        <w:t>(</w:t>
      </w:r>
      <w:proofErr w:type="gramEnd"/>
      <w:r w:rsidRPr="0014637D">
        <w:rPr>
          <w:rFonts w:ascii="Consolas" w:hAnsi="Consolas" w:cs="Consolas"/>
          <w:color w:val="002060"/>
          <w:sz w:val="18"/>
        </w:rPr>
        <w:t>GL_FRONT_AND_BACK, GL_FILL);</w:t>
      </w:r>
    </w:p>
    <w:p w:rsidR="001F0A20" w:rsidRPr="0014637D" w:rsidRDefault="001F0A20" w:rsidP="0014637D">
      <w:pPr>
        <w:pStyle w:val="Prrafodelista"/>
        <w:rPr>
          <w:rFonts w:ascii="Consolas" w:hAnsi="Consolas" w:cs="Consolas"/>
          <w:color w:val="002060"/>
          <w:sz w:val="18"/>
        </w:rPr>
      </w:pPr>
      <w:r w:rsidRPr="0014637D">
        <w:rPr>
          <w:rFonts w:ascii="Consolas" w:hAnsi="Consolas" w:cs="Consolas"/>
          <w:color w:val="002060"/>
          <w:sz w:val="18"/>
        </w:rPr>
        <w:t>}</w:t>
      </w:r>
    </w:p>
    <w:p w:rsidR="001F0A20" w:rsidRPr="001F0A20" w:rsidRDefault="001F0A20">
      <w:pPr>
        <w:rPr>
          <w:rFonts w:ascii="Agency FB" w:hAnsi="Agency FB"/>
          <w:b/>
          <w:sz w:val="32"/>
        </w:rPr>
      </w:pPr>
      <w:r w:rsidRPr="001F0A20">
        <w:rPr>
          <w:rFonts w:ascii="Agency FB" w:hAnsi="Agency FB"/>
          <w:b/>
          <w:sz w:val="32"/>
        </w:rPr>
        <w:t>Realizar los siguientes cambios</w:t>
      </w:r>
    </w:p>
    <w:p w:rsidR="001F0A20" w:rsidRDefault="001F0A20">
      <w:pPr>
        <w:rPr>
          <w:rFonts w:ascii="Agency FB" w:hAnsi="Agency FB"/>
          <w:b/>
          <w:sz w:val="32"/>
        </w:rPr>
      </w:pPr>
      <w:r w:rsidRPr="001F0A20">
        <w:rPr>
          <w:rFonts w:ascii="Agency FB" w:hAnsi="Agency FB"/>
          <w:b/>
          <w:sz w:val="32"/>
        </w:rPr>
        <w:t>Color de un objecto y mover posición</w:t>
      </w:r>
    </w:p>
    <w:p w:rsidR="001F0A20" w:rsidRDefault="001F0A20" w:rsidP="001F0A20">
      <w:pPr>
        <w:pStyle w:val="Prrafodelista"/>
        <w:numPr>
          <w:ilvl w:val="0"/>
          <w:numId w:val="1"/>
        </w:numPr>
        <w:rPr>
          <w:rFonts w:ascii="Agency FB" w:hAnsi="Agency FB"/>
          <w:b/>
          <w:color w:val="002060"/>
          <w:sz w:val="32"/>
        </w:rPr>
      </w:pPr>
      <w:r>
        <w:rPr>
          <w:rFonts w:ascii="Agency FB" w:hAnsi="Agency FB"/>
          <w:b/>
          <w:color w:val="002060"/>
          <w:sz w:val="32"/>
        </w:rPr>
        <w:t>Color a un objeto</w:t>
      </w:r>
    </w:p>
    <w:p w:rsidR="001F0A20" w:rsidRPr="001F0A20" w:rsidRDefault="001F0A20" w:rsidP="001F0A20">
      <w:pPr>
        <w:pStyle w:val="Prrafodelista"/>
        <w:rPr>
          <w:rFonts w:ascii="Consolas" w:hAnsi="Consolas" w:cs="Consolas"/>
          <w:b/>
          <w:color w:val="002060"/>
          <w:sz w:val="32"/>
        </w:rPr>
      </w:pPr>
      <w:r w:rsidRPr="001F0A20">
        <w:rPr>
          <w:rFonts w:ascii="Consolas" w:hAnsi="Consolas" w:cs="Consolas"/>
          <w:b/>
          <w:color w:val="002060"/>
          <w:sz w:val="32"/>
        </w:rPr>
        <w:t>glColor3</w:t>
      </w:r>
      <w:proofErr w:type="gramStart"/>
      <w:r w:rsidRPr="001F0A20">
        <w:rPr>
          <w:rFonts w:ascii="Consolas" w:hAnsi="Consolas" w:cs="Consolas"/>
          <w:b/>
          <w:color w:val="002060"/>
          <w:sz w:val="32"/>
        </w:rPr>
        <w:t>f(</w:t>
      </w:r>
      <w:proofErr w:type="gramEnd"/>
      <w:r w:rsidRPr="001F0A20">
        <w:rPr>
          <w:rFonts w:ascii="Consolas" w:hAnsi="Consolas" w:cs="Consolas"/>
          <w:b/>
          <w:color w:val="002060"/>
          <w:sz w:val="32"/>
        </w:rPr>
        <w:t>a, b, c);</w:t>
      </w:r>
    </w:p>
    <w:p w:rsidR="001F0A20" w:rsidRPr="001F0A20" w:rsidRDefault="001F0A20" w:rsidP="001F0A20">
      <w:pPr>
        <w:pStyle w:val="Prrafodelista"/>
        <w:rPr>
          <w:rFonts w:ascii="Agency FB" w:hAnsi="Agency FB"/>
          <w:b/>
          <w:color w:val="002060"/>
          <w:sz w:val="32"/>
        </w:rPr>
      </w:pPr>
    </w:p>
    <w:p w:rsidR="001F0A20" w:rsidRDefault="001F0A20" w:rsidP="001F0A20">
      <w:pPr>
        <w:pStyle w:val="Prrafodelista"/>
        <w:numPr>
          <w:ilvl w:val="0"/>
          <w:numId w:val="1"/>
        </w:numPr>
        <w:rPr>
          <w:rFonts w:ascii="Agency FB" w:hAnsi="Agency FB"/>
          <w:b/>
          <w:color w:val="002060"/>
          <w:sz w:val="32"/>
        </w:rPr>
      </w:pPr>
      <w:r>
        <w:rPr>
          <w:rFonts w:ascii="Agency FB" w:hAnsi="Agency FB"/>
          <w:b/>
          <w:color w:val="002060"/>
          <w:sz w:val="32"/>
        </w:rPr>
        <w:t>Mover posición</w:t>
      </w:r>
      <w:bookmarkStart w:id="0" w:name="_GoBack"/>
      <w:bookmarkEnd w:id="0"/>
    </w:p>
    <w:p w:rsidR="001F0A20" w:rsidRPr="0014637D" w:rsidRDefault="001F0A20" w:rsidP="0014637D">
      <w:pPr>
        <w:pStyle w:val="Prrafodelista"/>
        <w:rPr>
          <w:rFonts w:ascii="Consolas" w:hAnsi="Consolas" w:cs="Consolas"/>
          <w:b/>
          <w:color w:val="002060"/>
          <w:sz w:val="32"/>
        </w:rPr>
      </w:pPr>
      <w:proofErr w:type="spellStart"/>
      <w:proofErr w:type="gramStart"/>
      <w:r w:rsidRPr="001F0A20">
        <w:rPr>
          <w:rFonts w:ascii="Consolas" w:hAnsi="Consolas" w:cs="Consolas"/>
          <w:b/>
          <w:color w:val="002060"/>
          <w:sz w:val="32"/>
        </w:rPr>
        <w:t>glTranslatef</w:t>
      </w:r>
      <w:proofErr w:type="spellEnd"/>
      <w:r w:rsidRPr="001F0A20">
        <w:rPr>
          <w:rFonts w:ascii="Consolas" w:hAnsi="Consolas" w:cs="Consolas"/>
          <w:b/>
          <w:color w:val="002060"/>
          <w:sz w:val="32"/>
        </w:rPr>
        <w:t>(</w:t>
      </w:r>
      <w:proofErr w:type="gramEnd"/>
      <w:r w:rsidRPr="001F0A20">
        <w:rPr>
          <w:rFonts w:ascii="Consolas" w:hAnsi="Consolas" w:cs="Consolas"/>
          <w:b/>
          <w:color w:val="002060"/>
          <w:sz w:val="32"/>
        </w:rPr>
        <w:t>x, y z);</w:t>
      </w:r>
    </w:p>
    <w:p w:rsidR="001F0A20" w:rsidRDefault="001F0A20">
      <w:pPr>
        <w:rPr>
          <w:rFonts w:ascii="Agency FB" w:hAnsi="Agency FB"/>
          <w:b/>
          <w:sz w:val="32"/>
        </w:rPr>
      </w:pPr>
      <w:r w:rsidRPr="001F0A20">
        <w:rPr>
          <w:rFonts w:ascii="Agency FB" w:hAnsi="Agency FB"/>
          <w:b/>
          <w:sz w:val="32"/>
        </w:rPr>
        <w:t>.</w:t>
      </w:r>
      <w:proofErr w:type="spellStart"/>
      <w:r w:rsidRPr="001F0A20">
        <w:rPr>
          <w:rFonts w:ascii="Agency FB" w:hAnsi="Agency FB"/>
          <w:b/>
          <w:sz w:val="32"/>
        </w:rPr>
        <w:t>cpp</w:t>
      </w:r>
      <w:proofErr w:type="spellEnd"/>
    </w:p>
    <w:p w:rsidR="0014637D" w:rsidRDefault="0014637D">
      <w:pPr>
        <w:rPr>
          <w:rFonts w:ascii="Agency FB" w:hAnsi="Agency FB"/>
          <w:b/>
          <w:sz w:val="32"/>
        </w:rPr>
      </w:pPr>
    </w:p>
    <w:p w:rsidR="0014637D" w:rsidRDefault="0014637D">
      <w:pPr>
        <w:rPr>
          <w:rFonts w:ascii="Agency FB" w:hAnsi="Agency FB"/>
          <w:b/>
          <w:sz w:val="32"/>
        </w:rPr>
      </w:pPr>
    </w:p>
    <w:p w:rsidR="0014637D" w:rsidRDefault="0014637D">
      <w:pPr>
        <w:rPr>
          <w:rFonts w:ascii="Agency FB" w:hAnsi="Agency FB"/>
          <w:b/>
          <w:sz w:val="32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>#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include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&lt;GL/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glut.h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&gt;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include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math.h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&gt;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include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stdio.h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&gt;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include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stdlib.h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&gt;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include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&lt;GL/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freeglut.h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&gt;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include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gltools.h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//#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ifndef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CALLBACK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//#define CALLBACK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//#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endif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Define a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constant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value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PI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#define GL_PI 3.1415f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#define NUM_SPHERES 50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#define ROBOTARM 1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typedef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GLdouble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Vector[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3]; // 3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component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double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vector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Vector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NUM_SPHERES];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GLTFrame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camera;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Rotation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amounts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xRot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fing1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fing2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1.0;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bFing1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bFing2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Flags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effects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iCull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iPointOutline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iDepth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GLenum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GL_FLAT;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// Light and material Data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]    = { -1.5f, 1.5f, 1.5f, 1.0f };  // Point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source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fLightPosMirror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] = { -1.5f, -1.5f, 1.5f, 1.0f 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fNoLight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]     = { 0.0f, 0.0f, 0.0f, 0.0f 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fLowLight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]    = { 0.25f, 0.25f, 0.25f, 1.0f 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fBrightLight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] = { 1.0f, 1.0f, 1.0f, 1.0f 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GLTMatrix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mShadowMatrix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#define GROUND_TEXTURE  0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#define TORUS_TEXTURE   1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#define SPHERE_TEXTURE  2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#define NUM_TEXTURES    3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textureObjects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[NUM_TEXTURES];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const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char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szTextureFiles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] = {"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floor.tga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", 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wood.tga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", 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orb.tga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4][4][3];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showPoints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GLUnurbsObj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theNurb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/*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*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Initializes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control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surface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small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hill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.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*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control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from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-3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+3 in x, y, and z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*/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init_surface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u, v;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(u = 0; u &lt; 4; u++)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(v = 0; v &lt; 4; v++)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[u][v][0] = 2.0*((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)u - 1.5);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[u][v][1] = 2.0*((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)v - 1.5);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( 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u == 1 || u == 2) &amp;&amp; (v == 1 || v == 2))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[u][v][2] = 3.0;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[u][v][2] = -3.0;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/*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CALLBACK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nurbsError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GLenum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errorCode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const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GLubyte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estring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estring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gluErrorString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errorCode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fprintf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stderr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Nurbs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Error: %s\n",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estring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exit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*/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/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 xml:space="preserve">*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Initialize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material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property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depth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buffer.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*/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init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mat_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diffuse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] = { 0.7, 0.7, 0.7, 1.0 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mat_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specular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] = { 1.0, 1.0, 1.0, 1.0 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mat_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shininess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] = { 100.0 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glClearColor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(0.0, 0.0,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GL_FRONT, GL_DIFFUSE,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mat_diffuse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GL_FRONT, GL_SPECULAR,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mat_specular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GL_FRONT, GL_SHININESS,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mat_shininess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GL_DEPTH_TEST);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GL_AUTO_NORMAL);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GL_NORMALIZE);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init_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surface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theNurb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gluNewNurbsRenderer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gluNurbsProperty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theNurb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GLU_SAMPLING_TOLERANCE, 25.0);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gluNurbsProperty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theNurb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GLU_DISPLAY_MODE, GLU_FILL);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gluNurbsCallback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theNurb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GLU_ERROR,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(*)(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))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nurbsError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Nurbs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knots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8] = {0.0, 0.0, 0.0, 0.0, 1.0, 1.0, 1.0, 1.0};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i, j;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glClear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GL_COLOR_BUFFER_BIT | GL_DEPTH_BUFFER_BIT);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330.0, 1.,0.,0.);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(0.5, 0.5, 0.5);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gluBeginSurface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theNurb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gluNurbsSurface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theNurb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8,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knots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8,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knots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4 * 3, 3, &amp;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0][0][0],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4, 4, GL_MAP2_VERTEX_3);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gluEndSurface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theNurb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showPoints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glPointSize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5.0);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glColor3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1.0, 1.0,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glBegin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GL_POINTS);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(i = 0; i &lt; 4; i++)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(j = 0; j &lt; 4;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j++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    glVertex3f(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[i][j][0],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[i][j][1],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ctlpoints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[i][j][2]);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glFlush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Reset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flags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as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appropriate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in response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menu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selections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ProcessMenu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value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switch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value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case 1: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iDepth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iDepth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break;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case 2: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iCull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iCull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break;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case 3: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iOutline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break;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case 4: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iPointOutline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iPointOutline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break;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case 5: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GL_FLAT)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GL_SMOOTH;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GL_FLAT;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break;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default: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break;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glutPostRedisplay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Do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shutdown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rendering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context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ShutdownRC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Delete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glDeleteTextures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NUM_TEXTURES,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textureObjects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RobotArm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glPolygonMode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GL_FRONT_AND_BACK,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? GL_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LINE :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GL_FILL);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glColor3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0.5f, 0.5f, 0.5f);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glColor4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0.25f, 0.25f, 0.25f, 0.75f);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-1.0,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)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0.0, 0.0,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2.0, 0.4,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+1.0,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)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0.0, 0.0,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2.0, 0.4,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+1.0,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fing1, 0.0, 0.0,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0.0, +0.15,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0.0, 0.0, -0.375);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0.5, 0.1,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fing2, 0.0, 0.0,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0.5, 0.1,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0.5, 0.1,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fing2, 0.0, 0.0,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0.5, 0.1,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0.0, 0.0, +0.375);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0.5, 0.1,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fing2, 0.0, 0.0,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0.5, 0.1,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+1.0,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(360 - fing1), 0.0, 0.0,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0.0, -0.15,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0.5, 0.1,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(360 - fing2), 0.0, 0.0, 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0.5, 0.1,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glutSolidCube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glPolygonMode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GL_FRONT_AND_BACK, GL_FILL);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function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just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specifically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jet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DrawJet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  /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Storeage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calculated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surface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normal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0.0, 0.3,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0.003, 0.003, 0.003);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Nose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/////////////////////////////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Set material color, note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only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have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set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black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once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glColor4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0.25f, 0.25f, 0.25f, 0.75f);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glColor4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0.25f,0.25f,0.25f, 0.75f);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Nose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-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straight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down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glBegin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GL_TRIANGLES);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-1.0f,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glNormal3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-1.0f,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0.0f, 60.0f);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-15.0f, 0.0f, 30.0f);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glVertex3f(15.0f,0.0f,30.0f);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Verticies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panel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15.0f, 0.0f,  30.0f},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 15.0f, 30.0f},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 0.0f,  60.0f}};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Calculate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normal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plane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 0.0f, 60.0f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15.0f, 30.0f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{ -15.0f, 0.0f,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30.0f }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Body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Plane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////////////////////////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-15.0f, 0.0f, 30.0f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15.0f, 30.0f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0.0f, -56.0f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 0.0f, -56.0f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15.0f, 30.0f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15.0f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,0.0f,30.0f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glNormal3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-1.0f,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glVertex3f(15.0f,0.0f,30.0f);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-15.0f, 0.0f, 30.0f);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0.0f, -56.0f);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///////////////////////////////////////////////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Left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wing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Large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triangle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bottom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wing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0.0f,2.0f,27.0f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{ -60.0f, 2.0f, -8.0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 }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60.0f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2.0f, -8.0f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60.0f, 2.0f, -8.0f},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{0.0f, 7.0f, -8.0f},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{0.0f,2.0f,27.0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 }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{{60.0f, 2.0f, -8.0f},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{-60.0f, 2.0f, -8.0f},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{0.0f,7.0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f,-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8.0f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{{0.0f,2.0f,27.0f},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{0.0f, 7.0f, -8.0f},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             {-60.0f, 2.0f, -8.0f}};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r w:rsidRPr="0014637D">
        <w:rPr>
          <w:rFonts w:ascii="Consolas" w:hAnsi="Consolas" w:cs="Consolas"/>
          <w:b/>
          <w:sz w:val="18"/>
          <w:szCs w:val="18"/>
        </w:rPr>
        <w:tab/>
        <w:t>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r w:rsidRPr="0014637D">
        <w:rPr>
          <w:rFonts w:ascii="Consolas" w:hAnsi="Consolas" w:cs="Consolas"/>
          <w:b/>
          <w:sz w:val="18"/>
          <w:szCs w:val="18"/>
        </w:rPr>
        <w:tab/>
        <w:t>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r w:rsidRPr="0014637D">
        <w:rPr>
          <w:rFonts w:ascii="Consolas" w:hAnsi="Consolas" w:cs="Consolas"/>
          <w:b/>
          <w:sz w:val="18"/>
          <w:szCs w:val="18"/>
        </w:rPr>
        <w:tab/>
        <w:t>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              // Tail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///////////////////////////////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Bottom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back fin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glNormal3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-1.0f,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-30.0f, -0.50f, -57.0f);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30.0f, -0.50f, -57.0f);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glVertex3f(0.0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f,-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0.50f,-40.0f);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0.0f,-0.5f,-40.0f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{30.0f, -0.5f, -57.0f},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{0.0f, 4.0f, -57.0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 }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 4.0f, -57.0f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 -30.0f, -0.5f, -57.0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 }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.0f,-0.5f,-40.0f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30.0f,-0.5f,-57.0f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 -30.0f, -0.5f, -57.0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 }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4.0f, -57.0f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0.0f,0.5f,-40.0f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3.0f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0.5f, -57.0f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25.0f, -65.0f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 25.0f, -65.0f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 -3.0f, 0.5f, -57.0f},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.0f,0.5f,-40.0f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3.0f,0.5f,-57.0f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{ -3.0f, 0.5f, -57.0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 }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25.0f, -65.0f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gltGetNormalVector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glNormal3fv(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vNormal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glVertex3fv(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glColor4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0.25f, 0.25f, 0.25f, 0.75f);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gridded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ground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DrawGround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fExtent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20.0f;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fStep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0.5f;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y = -0.4f;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fColor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iStrip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iRun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iBounce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iStrip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fExtent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;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iStrip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fExtent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;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iStrip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fStep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glBegin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GL_TRIANGLE_STRIP);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iRun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fExtent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;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iRun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&gt;= 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fExtent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;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iRun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-=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fStep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iBounce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%2) == 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fColor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1.0f;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fColor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glColor4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fColor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fColor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fColor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0.5f);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glVertex3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iStrip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y,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iRun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glVertex3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iStrip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fStep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y,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iRun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iBounce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++;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glShadeModel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GL_SMOOTH);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SolarSystem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Earth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Moon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angle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revolution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fMoonRot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fEarthRot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Clear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window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current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clearing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color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glClear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GL_COLOR_BUFFER_BIT | GL_DEPTH_BUFFER_BIT);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Save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do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rotations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glMatrixMode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GL_MODELVIEW);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gltApplyCameraTransform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(&amp;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frameCamera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Translate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whole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scene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out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0.0f, -300.0f);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Set material color,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yellow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Sun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glColor3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ub(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255, 255, 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15.0f, 30, 17);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Move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light after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sun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!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glLightfv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GL_LIGHT0, GL_POSITION,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Rotate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coordinate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system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fEarthRot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0.0f, 1.0f,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Earth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glColor3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ub(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0,0,255);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105.0f,0.0f,0.0f);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15.0f, 30, 17);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Rotate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from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Earth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based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coordinates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Moon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glColor3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ub(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200,200,200);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fMoonRot,0.0f, 1.0f,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30.0f, 0.0f,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fMoonRot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+= 3.0f;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fMoonRot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&gt; 360.0f)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fMoonRot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6.0f, 30, 17);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Restore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);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Modelview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Step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earth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orbit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5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degrees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fEarthRot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+= 1.0f;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fEarthRot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&gt; 360.0f)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fEarthRot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Show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image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glutSwapBuffers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random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inhabitants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rotating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torus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duo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DrawInhabitants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GLint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0.0f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;  /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Rotation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angle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animation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i;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0)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+= 0.5f;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glColor4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1.0f, 1.0f, 1.0f, 1.0f);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glColor4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f(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0.25f, 0.25f, 0.25f, 0.75f);  // Shadow color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randomly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located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glBindTexture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GL_TEXTURE_2D,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textureObjects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[SPHERE_TEXTURE]);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i = 0; i &lt; NUM_SPHERES; i++)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[i][0],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[i][1],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[i][2]);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0.25f, 20, 40);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gltDrawSphere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0.1f,21, 11);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0.5f, -2.5f);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2.0f, 0.0f, 1.0f,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1.0f, 0.0f,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glPolygonMode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GL_FRONT_AND_BACK,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? GL_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LINE :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GL_FILL);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0.1f, 20, 40);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DrawJet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glPolygonMode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GL_FRONT_AND_BACK,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iPointOutline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? GL_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POINT :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GL_FILL);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gltDrawSphere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0.1f,21, 11);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SolarSystem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0)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Torus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alone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will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be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specular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GL_FRONT, GL_SPECULAR,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fBrightLight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yRot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0.0f, 1.0f,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glBindTexture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GL_TEXTURE_2D,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textureObjects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[TORUS_TEXTURE]);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glutSolidTorus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0.15, 0.35, 37, 61);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gltDrawTorus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0.35, 0.15, 61, 37);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GL_FRONT, GL_SPECULAR,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fNoLight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0)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GL_FRONT, GL_SPECULAR,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fLowLight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GL_FRONT, GL_AMBIENT_AND_DIFFUSE,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fLowLight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glMateriali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GL_FRONT, GL_SHININESS, 50);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glLoadName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1.25, 0.4, -1.75);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glRotatef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75, 0.0, 1.0, 0.0);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0.15, 0.15, 0.15);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Nurbs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glBindTexture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GL_TEXTURE_2D,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textureObjects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[GROUND_TEXTURE]);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1.0, 0.0, -1.0);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0.25, 0.25, 0.25);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glLoadName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ROBOTARM);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RobotArm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SphereWorld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Clear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window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current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clearing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color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glClear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GL_COLOR_BUFFER_BIT | GL_DEPTH_BUFFER_BIT);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gluLookAt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[0],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[2],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[0] +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camera.vForward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[0],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[1] +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camera.vForward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[1],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[2] +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camera.vForward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[2],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camera.vUp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[0],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camera.vUp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camera.vUp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gltApplyCameraTransform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(&amp;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frameCamera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Initialize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names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stack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glInitNames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glPushName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Move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light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under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light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reflected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"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world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glLightfv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GL_LIGHT0, GL_POSITION,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fLightPosMirror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glFrontFace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GL_CW);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geometry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mirrored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swap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orientation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glScalef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1.0f, -1.0f, 1.0f);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DrawInhabitants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glFrontFace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GL_CCW);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ground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transparently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over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reflection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GL_BLEND);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glBlendFunc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GL_SRC_ALPHA, GL_ONE_MINUS_SRC_ALPHA);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glLoadName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DrawGround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glLoadName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GL_BLEND);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Restore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correct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lighting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world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correctly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glLightfv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GL_LIGHT0, GL_POSITION,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shadows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first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GL_DEPTH_TEST);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GL_BLEND);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glBlendFunc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GL_SRC_ALPHA, GL_ONE_MINUS_SRC_ALPHA);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GL_STENCIL_TEST);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glMultMatrixf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mShadowMatrix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DrawInhabitants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GL_STENCIL_TEST);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GL_BLEND);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GL_DEPTH_TEST);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inhabitants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normally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DrawInhabitants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light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source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[2]);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glColor3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ub(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255, 255, 75);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glutSolidSphere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0.05f, 20, 20);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Do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buffer Swap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glutSwapBuffers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Called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scene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RenderScene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Clear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window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depth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buffer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glClear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GL_COLOR_BUFFER_BIT | GL_DEPTH_BUFFER_BIT | GL_STENCIL_BUFFER_BIT);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Turn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culling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flag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set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iCull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GL_CULL_FACE);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GL_CULL_FACE);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depth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testing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flag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set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iDepth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GL_DEPTH_TEST);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glDisable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GL_DEPTH_TEST);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back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side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as a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polygon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only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flag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set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glPolygonMode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GL_FRONT_AND_BACK, GL_LINE);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glPolygonMode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GL_FRONT_AND_BACK, GL_FILL);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iPointOutline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glPolygonMode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GL_FRONT_AND_BACK, GL_POINT);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glPolygonMode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GL_FRONT_AND_BACK, GL_FILL);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SphereWorld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Flush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commands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glutSwapBuffers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Setup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rendering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SetupRC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 -0.4f, 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10.0f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-0.4f, 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5.0f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-0.4f, -5.0f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World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i;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Grayish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background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glClearColor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fLowLight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0],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fLowLight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[1],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fLowLight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[2],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fLowLight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[3]);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Clear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stencil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buffer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zero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increment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whenever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anybody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.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When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stencil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function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enabled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only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write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where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stencil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value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zero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.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prevents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transparent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from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drawing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over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itself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glStencilOp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GL_INCR, GL_INCR, GL_INCR);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glClearStencil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glStencilFunc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GL_EQUAL, 0x0, 0x01);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Cull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backs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polygons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glCullFace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GL_BACK);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glFrontFace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GL_CCW);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GL_CULL_FACE);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GL_DEPTH_TEST);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GL_MULTISAMPLE_ARB);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Setup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light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parameters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glLightModelfv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GL_LIGHT_MODEL_AMBIENT,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fBrightLight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glLightfv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GL_LIGHT0, GL_AMBIENT,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fLowLight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glLightfv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GL_LIGHT0, GL_DIFFUSE,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fBrightLight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glLightfv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GL_LIGHT0, GL_SPECULAR,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fBrightLight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GL_LIGHTING);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GL_LIGHT0);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Calculate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gltMakeShadowMatrix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mShadowMatrix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Mostly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use material tracking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GL_COLOR_MATERIAL);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glColorMaterial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GL_FRONT, GL_AMBIENT_AND_DIFFUSE);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glMateriali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GL_FRONT, GL_SHININESS, 128);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gltInitFrame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(&amp;camera);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Initialize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camera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[0] =  2.5f;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[2] = -2.5f;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camera.vForward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[0] = -1.0f;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camera.vForward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[2] =  0.4f;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Randomly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place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inhabitants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0;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 NUM_SPHERES;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++)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// Pick a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random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between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-20 and 20 at .1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increments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][0] =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)((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rand(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 % 400) - 200) *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][1] = 0.4f;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][2] =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)((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rand(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 % 400) - 200) *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Set up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maps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glEnable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glGenTextures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NUM_TEXTURES,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textureObjects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glTexEnvi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GL_TEXTURE_ENV, GL_TEXTURE_ENV_MODE, GL_MODULATE);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i = 0; i &lt; NUM_TEXTURES; i++)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GLbyte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pBytes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iWidth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iHeight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iComponents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GLenum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eFormat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glBindTexture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GL_TEXTURE_2D,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textureObjects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[i]);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// Load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texture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map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pBytes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gltLoadTGA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szTextureFiles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[i], &amp;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iWidth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&amp;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iHeight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&amp;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iComponents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&amp;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eFormat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gluBuild2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DMipmaps(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GL_TEXTURE_2D,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iComponents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iWidth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iHeight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eFormat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GL_UNSIGNED_BYTE,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pBytes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free(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pBytes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glTexParameteri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GL_TEXTURE_2D, GL_TEXTURE_MAG_FILTER, GL_LINEAR);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glTexParameteri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GL_TEXTURE_2D, GL_TEXTURE_MIN_FILTER, GL_LINEAR_MIPMAP_LINEAR);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glTexParameteri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GL_TEXTURE_2D, GL_TEXTURE_WRAP_S, GL_CLAMP_TO_EDGE);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glTexParameteri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GL_TEXTURE_2D, GL_TEXTURE_WRAP_T, GL_CLAMP_TO_EDGE);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SpecialKeys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x,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y)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GLUT_KEY_UP)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gltMoveFrameForward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&amp;camera,  0.1f);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GLUT_KEY_DOWN)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gltMoveFrameForward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&amp;camera, -0.1f);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GLUT_KEY_LEFT)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gltRotateFrameLocalY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&amp;camera,  0.1);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GLUT_KEY_RIGHT)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gltRotateFrameLocalY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&amp;camera, -0.1);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Refresh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Window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glutPostRedisplay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KeyboardKeys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unsigned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char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x,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y)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'l')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 -=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fLightPosMirror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 -=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'L')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 +=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fLightPosMirror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0] +=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'k')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 -=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fLightPosMirror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 +=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'K')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 +=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fLightPosMirror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1] -=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'j')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 -=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fLightPosMirror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 -=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'J')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 +=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fLightPosMirror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 += 0.1f;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'x')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[0] -= 0.1;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'X')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[0] += 0.1;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'y')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[1] -= 0.1;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'Y')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[1] += 0.1;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'z')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[2] -= 0.1;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'Z')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camera.vLocation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[2] += 0.1;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'c' ||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key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'C')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showPoints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showPoints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GLTVector3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 = {{ 0.0f, -0.4f, 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10.0f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-0.4f, 0.0f },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                    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{ 5.0f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, -0.4f, -5.0f }};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Sphere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World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gltMakeShadowMatrix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vPoints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fLightPos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mShadowMatrix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Refresh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Window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glutPostRedisplay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TimerFunction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value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scene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new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coordinates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 90)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bShoul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&gt; 00)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-=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bShoul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bShoul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 90)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bElbow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&gt; 00)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-=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bElbow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bElbow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(bFing1)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fing1 &lt; 75)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fing1 +=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bFing1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!bFing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fing1 &gt; 00)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fing1 -=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bFing1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!bFing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(bFing2)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fing2 &gt; -75)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fing2 -=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bFing2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!bFing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fing2 &lt; 00)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fing2 +=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bFing2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= !bFing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glutPostRedisplay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glutTimerFunc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10,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TimerFunction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ChangeSize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w,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h)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Prevent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 divide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zero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h == 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h = 1;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Set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window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dimensions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0, 0, w, h);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Reset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projection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stack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glMatrixMode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GL_PROJECTION);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glLoadIdentity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Ortho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100.0f;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Establish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clipping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volume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left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bottom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top,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near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(w &lt;= h)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 xml:space="preserve">/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glOrtho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(-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*h/w,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*h/w, 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 xml:space="preserve">/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glOrtho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(-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*w/h,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*w/h, 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-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nRange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Perspective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fAspect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fAspect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)w/(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)h;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Produce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perspective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projection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gluPerspective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45.0f,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fAspect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1.0, 425.0);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Reset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stack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glMatrixMode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GL_MODELVIEW);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glLoadIdentity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glTranslatef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0.0f, -0.4f, 0.0f);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ProcessArm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GLuint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id)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(id == ROBOTARM)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glutSetWindowTitle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"Aumentando velocidad de mano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robotica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&lt; 10)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+= 0.5;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(id == 0)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glutSetWindowTitle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Click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en el suelo");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1.0;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Process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selection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which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triggered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right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mouse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click</w:t>
      </w:r>
      <w:proofErr w:type="spellEnd"/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at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xPos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).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#define BUFFER_LENGTH 64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ProcessSelection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xPos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fAspect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selection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buffer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static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GLuint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selectBuff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BUFFER_LENGTH];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Hit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counter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storage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hits,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4];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Setup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selection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buffer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glSelectBuffer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BUFFER_LENGTH,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selectBuff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Get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glGetIntegerv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GL_VIEWPORT,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Switch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projection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save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glMatrixMode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GL_PROJECTION);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glPushMatrix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Change render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mode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glRenderMode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GL_SELECT);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Establish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new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clipping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volume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be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unit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cube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around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mouse cursor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xPos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) and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extending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two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pixels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in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vertical and horizontal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direction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glLoadIdentity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gluPickMatrix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xPos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[3] -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yPos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5,5,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Apply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perspective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fAspect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2] / (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float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viewport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[3];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gluPerspective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45.0f,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fAspect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1.0, 425.0);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Draw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scene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RenderScene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Collect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hits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hits =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glRenderMode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GL_RENDER);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a </w:t>
      </w:r>
      <w:proofErr w:type="gramStart"/>
      <w:r w:rsidRPr="0014637D">
        <w:rPr>
          <w:rFonts w:ascii="Consolas" w:hAnsi="Consolas" w:cs="Consolas"/>
          <w:b/>
          <w:sz w:val="18"/>
          <w:szCs w:val="18"/>
        </w:rPr>
        <w:t>single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 hit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occurred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display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info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.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hits == 1)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ProcessArm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selectBuff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3]);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else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glutSetWindowTitle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"Reiniciando velocidad de la mano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robotica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speed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 1.0;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Restore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projection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matrix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glMatrixMode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GL_PROJECTION);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glPopMatrix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lastRenderedPageBreak/>
        <w:tab/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back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modelview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for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normal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rendering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ab/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glMatrixMode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GL_MODELVIEW);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Process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mouse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click</w:t>
      </w:r>
      <w:proofErr w:type="spellEnd"/>
      <w:proofErr w:type="gram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void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MouseCallback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button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x,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y)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if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button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GLUT_LEFT_BUTTON &amp;&amp;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state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== GLUT_DOWN)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ProcessSelection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x, y);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Main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program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entry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point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proofErr w:type="spellStart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main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argc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char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*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argv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[]) {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glutInit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&amp;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argc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argv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glutInitDisplayMode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GLUT_DOUBLE | GLUT_RGB | GLUT_DEPTH | GLUT_STENCIL);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glutInitWindowSize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800, 600);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glutCreateWindow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("OpenGL");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//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Create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the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Menu</w:t>
      </w:r>
      <w:proofErr w:type="spellEnd"/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glutCreateMenu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ProcessMenu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glutAddMenuEntry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Toggle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depth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test", 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glutAddMenuEntry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Toggle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cull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backface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", 2);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glutAddMenuEntry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Toggle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back", 3);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glutAddMenuEntry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Toggle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point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outline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", 4);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glutAddMenuEntry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"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Shade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Model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", 5);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glutAttachMenu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GLUT_RIGHT_BUTTON);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glutReshapeFunc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ChangeSize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glutSpecialFunc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SpecialKeys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glutKeyboardFunc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KeyboardKeys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glutMouseFunc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MouseCallback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glutDisplayFunc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spellStart"/>
      <w:proofErr w:type="gramEnd"/>
      <w:r w:rsidRPr="0014637D">
        <w:rPr>
          <w:rFonts w:ascii="Consolas" w:hAnsi="Consolas" w:cs="Consolas"/>
          <w:b/>
          <w:sz w:val="18"/>
          <w:szCs w:val="18"/>
        </w:rPr>
        <w:t>RenderScene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glutTimerFunc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 xml:space="preserve">50,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TimerFunction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, 1);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init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SetupRC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glutMainLoop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proofErr w:type="gramStart"/>
      <w:r w:rsidRPr="0014637D">
        <w:rPr>
          <w:rFonts w:ascii="Consolas" w:hAnsi="Consolas" w:cs="Consolas"/>
          <w:b/>
          <w:sz w:val="18"/>
          <w:szCs w:val="18"/>
        </w:rPr>
        <w:t>ShutdownRC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>(</w:t>
      </w:r>
      <w:proofErr w:type="gramEnd"/>
      <w:r w:rsidRPr="0014637D">
        <w:rPr>
          <w:rFonts w:ascii="Consolas" w:hAnsi="Consolas" w:cs="Consolas"/>
          <w:b/>
          <w:sz w:val="18"/>
          <w:szCs w:val="18"/>
        </w:rPr>
        <w:t>);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 xml:space="preserve">  </w:t>
      </w:r>
      <w:proofErr w:type="spellStart"/>
      <w:r w:rsidRPr="0014637D">
        <w:rPr>
          <w:rFonts w:ascii="Consolas" w:hAnsi="Consolas" w:cs="Consolas"/>
          <w:b/>
          <w:sz w:val="18"/>
          <w:szCs w:val="18"/>
        </w:rPr>
        <w:t>return</w:t>
      </w:r>
      <w:proofErr w:type="spellEnd"/>
      <w:r w:rsidRPr="0014637D">
        <w:rPr>
          <w:rFonts w:ascii="Consolas" w:hAnsi="Consolas" w:cs="Consolas"/>
          <w:b/>
          <w:sz w:val="18"/>
          <w:szCs w:val="18"/>
        </w:rPr>
        <w:t xml:space="preserve"> 0;</w:t>
      </w:r>
    </w:p>
    <w:p w:rsidR="0014637D" w:rsidRPr="0014637D" w:rsidRDefault="0014637D" w:rsidP="0014637D">
      <w:pPr>
        <w:spacing w:after="0" w:line="240" w:lineRule="auto"/>
        <w:rPr>
          <w:rFonts w:ascii="Consolas" w:hAnsi="Consolas" w:cs="Consolas"/>
          <w:b/>
          <w:sz w:val="18"/>
          <w:szCs w:val="18"/>
        </w:rPr>
      </w:pPr>
      <w:r w:rsidRPr="0014637D">
        <w:rPr>
          <w:rFonts w:ascii="Consolas" w:hAnsi="Consolas" w:cs="Consolas"/>
          <w:b/>
          <w:sz w:val="18"/>
          <w:szCs w:val="18"/>
        </w:rPr>
        <w:t>}</w:t>
      </w:r>
    </w:p>
    <w:sectPr w:rsidR="0014637D" w:rsidRPr="0014637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CBC" w:rsidRDefault="005D5CBC" w:rsidP="001F0A20">
      <w:pPr>
        <w:spacing w:after="0" w:line="240" w:lineRule="auto"/>
      </w:pPr>
      <w:r>
        <w:separator/>
      </w:r>
    </w:p>
  </w:endnote>
  <w:endnote w:type="continuationSeparator" w:id="0">
    <w:p w:rsidR="005D5CBC" w:rsidRDefault="005D5CBC" w:rsidP="001F0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CBC" w:rsidRDefault="005D5CBC" w:rsidP="001F0A20">
      <w:pPr>
        <w:spacing w:after="0" w:line="240" w:lineRule="auto"/>
      </w:pPr>
      <w:r>
        <w:separator/>
      </w:r>
    </w:p>
  </w:footnote>
  <w:footnote w:type="continuationSeparator" w:id="0">
    <w:p w:rsidR="005D5CBC" w:rsidRDefault="005D5CBC" w:rsidP="001F0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B79A4"/>
    <w:multiLevelType w:val="hybridMultilevel"/>
    <w:tmpl w:val="9E3E2D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A20"/>
    <w:rsid w:val="0014637D"/>
    <w:rsid w:val="001B0751"/>
    <w:rsid w:val="001F0A20"/>
    <w:rsid w:val="005D5CBC"/>
    <w:rsid w:val="006744BC"/>
    <w:rsid w:val="00E8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76B53"/>
  <w15:docId w15:val="{D0DA8D94-EF0F-46C7-9806-966EC542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issutil">
    <w:name w:val="Subtle Emphasis"/>
    <w:basedOn w:val="Fuentedeprrafopredeter"/>
    <w:uiPriority w:val="19"/>
    <w:qFormat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Pr>
      <w:i/>
      <w:iCs/>
    </w:rPr>
  </w:style>
  <w:style w:type="character" w:styleId="nfasisintenso">
    <w:name w:val="Intense Emphasis"/>
    <w:basedOn w:val="Fuentedeprrafopredeter"/>
    <w:uiPriority w:val="21"/>
    <w:qFormat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unhideWhenUsed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F0A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0A20"/>
  </w:style>
  <w:style w:type="paragraph" w:styleId="Piedepgina">
    <w:name w:val="footer"/>
    <w:basedOn w:val="Normal"/>
    <w:link w:val="PiedepginaCar"/>
    <w:uiPriority w:val="99"/>
    <w:unhideWhenUsed/>
    <w:rsid w:val="001F0A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082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27</TotalTime>
  <Pages>1</Pages>
  <Words>5256</Words>
  <Characters>28914</Characters>
  <Application>Microsoft Office Word</Application>
  <DocSecurity>0</DocSecurity>
  <Lines>240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Alle Valens</cp:lastModifiedBy>
  <cp:revision>3</cp:revision>
  <dcterms:created xsi:type="dcterms:W3CDTF">2019-11-28T19:44:00Z</dcterms:created>
  <dcterms:modified xsi:type="dcterms:W3CDTF">2019-11-28T20:11:00Z</dcterms:modified>
</cp:coreProperties>
</file>